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69" w:rsidRDefault="00547F69" w:rsidP="005D7FEE">
      <w:pPr>
        <w:tabs>
          <w:tab w:val="left" w:pos="0"/>
          <w:tab w:val="center" w:pos="4819"/>
        </w:tabs>
        <w:spacing w:after="0" w:line="240" w:lineRule="exact"/>
        <w:rPr>
          <w:rFonts w:ascii="Times New Roman" w:hAnsi="Times New Roman"/>
          <w:sz w:val="16"/>
          <w:szCs w:val="16"/>
          <w:lang w:val="uk-UA"/>
        </w:rPr>
      </w:pPr>
      <w:r>
        <w:rPr>
          <w:sz w:val="28"/>
          <w:lang w:val="uk-UA"/>
        </w:rPr>
        <w:tab/>
      </w:r>
      <w:r>
        <w:rPr>
          <w:noProof/>
        </w:rPr>
        <w:pict>
          <v:rect id="_x0000_s1026" style="position:absolute;margin-left:378pt;margin-top:0;width:1in;height:27pt;z-index:251658240;mso-position-horizontal-relative:text;mso-position-vertical-relative:text">
            <v:textbox style="mso-next-textbox:#_x0000_s1026">
              <w:txbxContent>
                <w:p w:rsidR="00547F69" w:rsidRPr="001C4A7B" w:rsidRDefault="00547F69" w:rsidP="002370FB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1C4A7B">
                    <w:rPr>
                      <w:rFonts w:ascii="Times New Roman" w:hAnsi="Times New Roman"/>
                      <w:lang w:val="uk-UA"/>
                    </w:rPr>
                    <w:t>ПРОЕКТ</w:t>
                  </w:r>
                </w:p>
                <w:p w:rsidR="00547F69" w:rsidRDefault="00547F69" w:rsidP="002370FB">
                  <w:pPr>
                    <w:rPr>
                      <w:lang w:val="uk-UA"/>
                    </w:rPr>
                  </w:pPr>
                </w:p>
                <w:p w:rsidR="00547F69" w:rsidRPr="008B1901" w:rsidRDefault="00547F69" w:rsidP="002370FB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547F69" w:rsidRDefault="00547F69" w:rsidP="005D7FE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  <w:r w:rsidRPr="004B039F">
        <w:rPr>
          <w:rFonts w:ascii="Times New Roman" w:hAnsi="Times New Roman"/>
          <w:lang w:val="uk-UA"/>
        </w:rPr>
        <w:object w:dxaOrig="557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7.5pt" o:ole="" fillcolor="window">
            <v:imagedata r:id="rId7" o:title=""/>
          </v:shape>
          <o:OLEObject Type="Embed" ProgID="Word.Picture.8" ShapeID="_x0000_i1025" DrawAspect="Content" ObjectID="_1531912466" r:id="rId8"/>
        </w:object>
      </w:r>
    </w:p>
    <w:p w:rsidR="00547F69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547F69" w:rsidRPr="009E5BB8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sz w:val="16"/>
          <w:szCs w:val="16"/>
          <w:lang w:val="uk-UA"/>
        </w:rPr>
      </w:pPr>
      <w:r w:rsidRPr="009E5BB8">
        <w:rPr>
          <w:rFonts w:ascii="Times New Roman" w:hAnsi="Times New Roman"/>
          <w:sz w:val="16"/>
          <w:szCs w:val="16"/>
          <w:lang w:val="uk-UA"/>
        </w:rPr>
        <w:t>У К Р А Ї Н А</w:t>
      </w:r>
    </w:p>
    <w:p w:rsidR="00547F69" w:rsidRPr="009E5BB8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E5BB8">
        <w:rPr>
          <w:rFonts w:ascii="Times New Roman" w:hAnsi="Times New Roman"/>
          <w:b/>
          <w:sz w:val="24"/>
          <w:szCs w:val="24"/>
          <w:lang w:val="uk-UA"/>
        </w:rPr>
        <w:t>ВАСИЛІВСЬКА  РАЙОННА  РАДА</w:t>
      </w:r>
    </w:p>
    <w:p w:rsidR="00547F69" w:rsidRPr="009E5BB8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/>
        </w:rPr>
      </w:pPr>
      <w:r w:rsidRPr="009E5BB8">
        <w:rPr>
          <w:rFonts w:ascii="Times New Roman" w:hAnsi="Times New Roman"/>
          <w:b/>
          <w:sz w:val="24"/>
          <w:szCs w:val="24"/>
          <w:lang w:val="uk-UA"/>
        </w:rPr>
        <w:t>ЗАПОРІЗЬКОЇ ОБЛАСТІ</w:t>
      </w:r>
    </w:p>
    <w:p w:rsidR="00547F69" w:rsidRPr="009E5BB8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6290">
        <w:rPr>
          <w:rFonts w:ascii="Times New Roman" w:hAnsi="Times New Roman"/>
          <w:b/>
          <w:sz w:val="24"/>
          <w:szCs w:val="24"/>
        </w:rPr>
        <w:t>сьомого</w:t>
      </w:r>
      <w:r w:rsidRPr="009E5BB8">
        <w:rPr>
          <w:rFonts w:ascii="Times New Roman" w:hAnsi="Times New Roman"/>
          <w:b/>
          <w:sz w:val="24"/>
          <w:szCs w:val="24"/>
          <w:lang w:val="uk-UA"/>
        </w:rPr>
        <w:t xml:space="preserve"> скликання</w:t>
      </w:r>
    </w:p>
    <w:p w:rsidR="00547F69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десята</w:t>
      </w:r>
      <w:r w:rsidRPr="009E5BB8">
        <w:rPr>
          <w:rFonts w:ascii="Times New Roman" w:hAnsi="Times New Roman"/>
          <w:b/>
          <w:sz w:val="24"/>
          <w:szCs w:val="24"/>
          <w:lang w:val="uk-UA"/>
        </w:rPr>
        <w:t xml:space="preserve"> сесія</w:t>
      </w:r>
    </w:p>
    <w:p w:rsidR="00547F69" w:rsidRPr="00F3140C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/>
        </w:rPr>
      </w:pPr>
      <w:r w:rsidRPr="00F3140C">
        <w:rPr>
          <w:rFonts w:ascii="Times New Roman" w:hAnsi="Times New Roman"/>
          <w:sz w:val="24"/>
          <w:szCs w:val="24"/>
          <w:lang w:val="uk-UA"/>
        </w:rPr>
        <w:t>(</w:t>
      </w:r>
      <w:r w:rsidRPr="00F3140C">
        <w:rPr>
          <w:rFonts w:ascii="Times New Roman" w:hAnsi="Times New Roman"/>
          <w:sz w:val="20"/>
          <w:szCs w:val="20"/>
          <w:lang w:val="uk-UA"/>
        </w:rPr>
        <w:t>позачергова</w:t>
      </w:r>
      <w:r w:rsidRPr="00F3140C">
        <w:rPr>
          <w:rFonts w:ascii="Times New Roman" w:hAnsi="Times New Roman"/>
          <w:sz w:val="24"/>
          <w:szCs w:val="24"/>
          <w:lang w:val="uk-UA"/>
        </w:rPr>
        <w:t>)</w:t>
      </w:r>
    </w:p>
    <w:p w:rsidR="00547F69" w:rsidRPr="00F3140C" w:rsidRDefault="00547F69" w:rsidP="00E81CA3">
      <w:pPr>
        <w:spacing w:after="0" w:line="240" w:lineRule="auto"/>
        <w:ind w:right="-38"/>
        <w:rPr>
          <w:rFonts w:ascii="Times New Roman" w:hAnsi="Times New Roman"/>
        </w:rPr>
      </w:pPr>
    </w:p>
    <w:p w:rsidR="00547F69" w:rsidRPr="00F3140C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lang w:val="uk-UA"/>
        </w:rPr>
      </w:pPr>
    </w:p>
    <w:p w:rsidR="00547F69" w:rsidRPr="009E5BB8" w:rsidRDefault="00547F69" w:rsidP="002370FB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E5BB8">
        <w:rPr>
          <w:rFonts w:ascii="Times New Roman" w:hAnsi="Times New Roman"/>
          <w:b/>
          <w:sz w:val="24"/>
          <w:szCs w:val="24"/>
          <w:lang w:val="uk-UA"/>
        </w:rPr>
        <w:t>Р  І  Ш  Е  Н  Н  Я</w:t>
      </w:r>
    </w:p>
    <w:p w:rsidR="00547F69" w:rsidRPr="00432B00" w:rsidRDefault="00547F69" w:rsidP="004B0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47F69" w:rsidRPr="00432B00" w:rsidRDefault="00547F69" w:rsidP="004B03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32B00">
        <w:rPr>
          <w:rFonts w:ascii="Times New Roman" w:hAnsi="Times New Roman"/>
          <w:sz w:val="28"/>
          <w:szCs w:val="28"/>
          <w:lang w:val="uk-UA"/>
        </w:rPr>
        <w:t>___________ 201</w:t>
      </w:r>
      <w:r w:rsidRPr="000E6290">
        <w:rPr>
          <w:rFonts w:ascii="Times New Roman" w:hAnsi="Times New Roman"/>
          <w:sz w:val="28"/>
          <w:szCs w:val="28"/>
        </w:rPr>
        <w:t>6</w:t>
      </w:r>
      <w:r w:rsidRPr="00432B00">
        <w:rPr>
          <w:rFonts w:ascii="Times New Roman" w:hAnsi="Times New Roman"/>
          <w:sz w:val="28"/>
          <w:szCs w:val="28"/>
          <w:lang w:val="uk-UA"/>
        </w:rPr>
        <w:t xml:space="preserve"> р.                                                                                        № ____</w:t>
      </w:r>
    </w:p>
    <w:p w:rsidR="00547F69" w:rsidRDefault="00547F69" w:rsidP="004B039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7F69" w:rsidRDefault="00547F69" w:rsidP="00730A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B039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та доповнень </w:t>
      </w:r>
      <w:r w:rsidRPr="004B039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547F69" w:rsidRDefault="00547F69" w:rsidP="00730A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Pr="004B039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рограми розвитку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культури і туризму </w:t>
      </w:r>
    </w:p>
    <w:p w:rsidR="00547F69" w:rsidRDefault="00547F69" w:rsidP="00730A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B039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Василівського району на 201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6</w:t>
      </w:r>
      <w:r w:rsidRPr="004B039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-201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Pr="004B039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</w:p>
    <w:p w:rsidR="00547F69" w:rsidRDefault="00547F69" w:rsidP="00730A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Pr="00270E9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атвердженої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рішенням районної ради </w:t>
      </w:r>
    </w:p>
    <w:p w:rsidR="00547F69" w:rsidRDefault="00547F69" w:rsidP="00730A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Pr="00270E9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березня 2016 р. № 8 (зі змінами)</w:t>
      </w:r>
    </w:p>
    <w:p w:rsidR="00547F69" w:rsidRDefault="00547F69" w:rsidP="00730A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7F69" w:rsidRPr="004B039F" w:rsidRDefault="00547F69" w:rsidP="004B039F">
      <w:pPr>
        <w:spacing w:after="0" w:line="240" w:lineRule="auto"/>
        <w:ind w:right="-40"/>
        <w:jc w:val="both"/>
        <w:rPr>
          <w:rFonts w:ascii="Times New Roman" w:hAnsi="Times New Roman"/>
          <w:sz w:val="28"/>
          <w:szCs w:val="28"/>
          <w:lang w:val="uk-UA"/>
        </w:rPr>
      </w:pPr>
      <w:r w:rsidRPr="004B039F">
        <w:rPr>
          <w:rFonts w:ascii="Times New Roman" w:hAnsi="Times New Roman"/>
          <w:sz w:val="28"/>
          <w:szCs w:val="28"/>
          <w:lang w:val="uk-UA"/>
        </w:rPr>
        <w:t xml:space="preserve">               Відповідно до п.16 ч.1 ст.43 Закону України «Про місцеве самоврядування  в Україні», Василівська районна рада </w:t>
      </w:r>
    </w:p>
    <w:p w:rsidR="00547F69" w:rsidRPr="00C56335" w:rsidRDefault="00547F69" w:rsidP="002370FB">
      <w:pPr>
        <w:jc w:val="both"/>
        <w:rPr>
          <w:sz w:val="28"/>
          <w:szCs w:val="28"/>
        </w:rPr>
      </w:pPr>
    </w:p>
    <w:p w:rsidR="00547F69" w:rsidRPr="004B039F" w:rsidRDefault="00547F69" w:rsidP="002370FB">
      <w:pPr>
        <w:jc w:val="both"/>
        <w:rPr>
          <w:rFonts w:ascii="Times New Roman" w:hAnsi="Times New Roman"/>
          <w:sz w:val="28"/>
          <w:lang w:val="uk-UA"/>
        </w:rPr>
      </w:pPr>
      <w:r w:rsidRPr="004B039F">
        <w:rPr>
          <w:rFonts w:ascii="Times New Roman" w:hAnsi="Times New Roman"/>
          <w:sz w:val="28"/>
          <w:lang w:val="uk-UA"/>
        </w:rPr>
        <w:t>ВИРІШИЛА:</w:t>
      </w:r>
    </w:p>
    <w:p w:rsidR="00547F69" w:rsidRDefault="00547F69" w:rsidP="00ED3A8C">
      <w:pPr>
        <w:pStyle w:val="1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та доповнення до Програми розвитку культури і туризму Василівського району на 2016-2017 роки, затвердженої рішенням районної ради від 30 березня 2016 р. №8 (зі змінами):</w:t>
      </w:r>
    </w:p>
    <w:p w:rsidR="00547F69" w:rsidRDefault="00547F69" w:rsidP="00ED3A8C">
      <w:pPr>
        <w:pStyle w:val="1"/>
        <w:ind w:left="0" w:firstLine="708"/>
        <w:jc w:val="both"/>
        <w:rPr>
          <w:sz w:val="28"/>
          <w:szCs w:val="28"/>
          <w:lang w:val="uk-UA"/>
        </w:rPr>
      </w:pPr>
    </w:p>
    <w:p w:rsidR="00547F69" w:rsidRPr="002649CA" w:rsidRDefault="00547F69" w:rsidP="0049537B">
      <w:pPr>
        <w:pStyle w:val="1"/>
        <w:ind w:left="0" w:firstLine="708"/>
        <w:jc w:val="both"/>
        <w:rPr>
          <w:kern w:val="3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C17EA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викласти </w:t>
      </w:r>
      <w:r w:rsidRPr="002649CA">
        <w:rPr>
          <w:kern w:val="36"/>
          <w:sz w:val="28"/>
          <w:szCs w:val="28"/>
          <w:lang w:val="uk-UA"/>
        </w:rPr>
        <w:t>абзац 2</w:t>
      </w:r>
      <w:r>
        <w:rPr>
          <w:kern w:val="36"/>
          <w:sz w:val="28"/>
          <w:szCs w:val="28"/>
          <w:lang w:val="uk-UA"/>
        </w:rPr>
        <w:t xml:space="preserve"> розділу </w:t>
      </w:r>
      <w:r w:rsidRPr="00C17EAC">
        <w:rPr>
          <w:kern w:val="36"/>
          <w:sz w:val="28"/>
          <w:szCs w:val="28"/>
          <w:lang w:val="uk-UA"/>
        </w:rPr>
        <w:t>6.</w:t>
      </w:r>
      <w:r>
        <w:rPr>
          <w:kern w:val="36"/>
          <w:sz w:val="28"/>
          <w:szCs w:val="28"/>
          <w:lang w:val="uk-UA"/>
        </w:rPr>
        <w:t xml:space="preserve"> </w:t>
      </w:r>
      <w:r w:rsidRPr="00C17EAC">
        <w:rPr>
          <w:kern w:val="36"/>
          <w:sz w:val="28"/>
          <w:szCs w:val="28"/>
          <w:lang w:val="uk-UA"/>
        </w:rPr>
        <w:t>Фінансове забезпечення</w:t>
      </w:r>
      <w:r>
        <w:rPr>
          <w:kern w:val="36"/>
          <w:sz w:val="28"/>
          <w:szCs w:val="28"/>
          <w:lang w:val="uk-UA"/>
        </w:rPr>
        <w:t xml:space="preserve"> </w:t>
      </w:r>
      <w:r w:rsidRPr="002649CA">
        <w:rPr>
          <w:kern w:val="36"/>
          <w:sz w:val="28"/>
          <w:szCs w:val="28"/>
          <w:lang w:val="uk-UA"/>
        </w:rPr>
        <w:t>в наступній редакції:</w:t>
      </w:r>
    </w:p>
    <w:p w:rsidR="00547F69" w:rsidRDefault="00547F69" w:rsidP="00ED3A8C">
      <w:pPr>
        <w:pStyle w:val="1"/>
        <w:ind w:left="0" w:firstLine="708"/>
        <w:jc w:val="both"/>
        <w:rPr>
          <w:kern w:val="36"/>
          <w:sz w:val="28"/>
          <w:szCs w:val="28"/>
          <w:lang w:val="uk-UA"/>
        </w:rPr>
      </w:pPr>
      <w:r>
        <w:rPr>
          <w:kern w:val="36"/>
          <w:sz w:val="28"/>
          <w:szCs w:val="28"/>
          <w:lang w:val="uk-UA"/>
        </w:rPr>
        <w:t>«</w:t>
      </w:r>
      <w:r w:rsidRPr="00D2459B">
        <w:rPr>
          <w:sz w:val="28"/>
          <w:szCs w:val="28"/>
          <w:lang w:val="uk-UA"/>
        </w:rPr>
        <w:t>Загальний обсяг асигнувань на реалізацію Програми</w:t>
      </w:r>
      <w:r>
        <w:rPr>
          <w:sz w:val="28"/>
          <w:szCs w:val="28"/>
          <w:lang w:val="uk-UA"/>
        </w:rPr>
        <w:t xml:space="preserve"> складає 4</w:t>
      </w:r>
      <w:r w:rsidRPr="001645DC">
        <w:rPr>
          <w:sz w:val="28"/>
          <w:szCs w:val="28"/>
        </w:rPr>
        <w:t>588</w:t>
      </w:r>
      <w:r>
        <w:rPr>
          <w:sz w:val="28"/>
          <w:szCs w:val="28"/>
          <w:lang w:val="uk-UA"/>
        </w:rPr>
        <w:t>.</w:t>
      </w:r>
      <w:r w:rsidRPr="001645DC">
        <w:rPr>
          <w:sz w:val="28"/>
          <w:szCs w:val="28"/>
        </w:rPr>
        <w:t>361</w:t>
      </w:r>
      <w:r>
        <w:rPr>
          <w:sz w:val="28"/>
          <w:szCs w:val="28"/>
          <w:lang w:val="uk-UA"/>
        </w:rPr>
        <w:t xml:space="preserve"> тис. грн.</w:t>
      </w:r>
      <w:r>
        <w:rPr>
          <w:kern w:val="36"/>
          <w:sz w:val="28"/>
          <w:szCs w:val="28"/>
          <w:lang w:val="uk-UA"/>
        </w:rPr>
        <w:t>»</w:t>
      </w:r>
    </w:p>
    <w:p w:rsidR="00547F69" w:rsidRPr="00E156A0" w:rsidRDefault="00547F69" w:rsidP="00E156A0">
      <w:pPr>
        <w:spacing w:after="0" w:line="240" w:lineRule="auto"/>
        <w:ind w:firstLine="708"/>
        <w:jc w:val="both"/>
        <w:rPr>
          <w:rFonts w:ascii="Times New Roman" w:hAnsi="Times New Roman"/>
          <w:kern w:val="36"/>
          <w:sz w:val="28"/>
          <w:szCs w:val="28"/>
        </w:rPr>
      </w:pP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 xml:space="preserve">2) </w:t>
      </w:r>
      <w:r>
        <w:rPr>
          <w:rFonts w:ascii="Times New Roman" w:hAnsi="Times New Roman"/>
          <w:kern w:val="36"/>
          <w:sz w:val="28"/>
          <w:szCs w:val="28"/>
          <w:lang w:val="uk-UA"/>
        </w:rPr>
        <w:t xml:space="preserve">викласти п 1.1.14, </w:t>
      </w:r>
      <w:r w:rsidRPr="007213A3">
        <w:rPr>
          <w:rFonts w:ascii="Times New Roman" w:hAnsi="Times New Roman"/>
          <w:kern w:val="36"/>
          <w:sz w:val="28"/>
          <w:szCs w:val="28"/>
        </w:rPr>
        <w:t>1</w:t>
      </w:r>
      <w:r>
        <w:rPr>
          <w:rFonts w:ascii="Times New Roman" w:hAnsi="Times New Roman"/>
          <w:kern w:val="36"/>
          <w:sz w:val="28"/>
          <w:szCs w:val="28"/>
          <w:lang w:val="uk-UA"/>
        </w:rPr>
        <w:t>.</w:t>
      </w:r>
      <w:r w:rsidRPr="007213A3">
        <w:rPr>
          <w:rFonts w:ascii="Times New Roman" w:hAnsi="Times New Roman"/>
          <w:kern w:val="36"/>
          <w:sz w:val="28"/>
          <w:szCs w:val="28"/>
        </w:rPr>
        <w:t>2</w:t>
      </w:r>
      <w:r>
        <w:rPr>
          <w:rFonts w:ascii="Times New Roman" w:hAnsi="Times New Roman"/>
          <w:kern w:val="36"/>
          <w:sz w:val="28"/>
          <w:szCs w:val="28"/>
          <w:lang w:val="uk-UA"/>
        </w:rPr>
        <w:t>.</w:t>
      </w:r>
      <w:r w:rsidRPr="007213A3">
        <w:rPr>
          <w:rFonts w:ascii="Times New Roman" w:hAnsi="Times New Roman"/>
          <w:kern w:val="36"/>
          <w:sz w:val="28"/>
          <w:szCs w:val="28"/>
        </w:rPr>
        <w:t>2</w:t>
      </w:r>
      <w:r>
        <w:rPr>
          <w:rFonts w:ascii="Times New Roman" w:hAnsi="Times New Roman"/>
          <w:kern w:val="36"/>
          <w:sz w:val="28"/>
          <w:szCs w:val="28"/>
          <w:lang w:val="uk-UA"/>
        </w:rPr>
        <w:t>, 1.2.4, 1.4 та п.</w:t>
      </w:r>
      <w:r>
        <w:rPr>
          <w:rFonts w:ascii="Times New Roman" w:hAnsi="Times New Roman"/>
          <w:kern w:val="36"/>
          <w:sz w:val="28"/>
          <w:szCs w:val="28"/>
        </w:rPr>
        <w:t xml:space="preserve"> 3</w:t>
      </w:r>
      <w:r>
        <w:rPr>
          <w:rFonts w:ascii="Times New Roman" w:hAnsi="Times New Roman"/>
          <w:kern w:val="36"/>
          <w:sz w:val="28"/>
          <w:szCs w:val="28"/>
          <w:lang w:val="uk-UA"/>
        </w:rPr>
        <w:t xml:space="preserve">. 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>розділу 5. Заходи реалізації</w:t>
      </w:r>
      <w:r w:rsidRPr="00E156A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Програми 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 xml:space="preserve">в новій редакції </w:t>
      </w:r>
      <w:r>
        <w:rPr>
          <w:rFonts w:ascii="Times New Roman" w:hAnsi="Times New Roman"/>
          <w:kern w:val="36"/>
          <w:sz w:val="28"/>
          <w:szCs w:val="28"/>
          <w:lang w:val="uk-UA"/>
        </w:rPr>
        <w:t>(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>додається</w:t>
      </w:r>
      <w:r>
        <w:rPr>
          <w:rFonts w:ascii="Times New Roman" w:hAnsi="Times New Roman"/>
          <w:kern w:val="36"/>
          <w:sz w:val="28"/>
          <w:szCs w:val="28"/>
          <w:lang w:val="uk-UA"/>
        </w:rPr>
        <w:t>)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>.</w:t>
      </w:r>
    </w:p>
    <w:p w:rsidR="00547F69" w:rsidRPr="00E156A0" w:rsidRDefault="00547F69" w:rsidP="002855DC">
      <w:pPr>
        <w:spacing w:after="0" w:line="240" w:lineRule="auto"/>
        <w:ind w:firstLine="708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  <w:lang w:val="uk-UA"/>
        </w:rPr>
        <w:t>3) доповнити розділу 5. Заходів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 xml:space="preserve"> реалізації</w:t>
      </w:r>
      <w:r w:rsidRPr="00E156A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Програми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 xml:space="preserve"> п </w:t>
      </w:r>
      <w:r>
        <w:rPr>
          <w:rFonts w:ascii="Times New Roman" w:hAnsi="Times New Roman"/>
          <w:kern w:val="36"/>
          <w:sz w:val="28"/>
          <w:szCs w:val="28"/>
          <w:lang w:val="uk-UA"/>
        </w:rPr>
        <w:t>1.1.2, 1.2.5, 1.2.6, 1.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>7</w:t>
      </w:r>
      <w:r>
        <w:rPr>
          <w:rFonts w:ascii="Times New Roman" w:hAnsi="Times New Roman"/>
          <w:kern w:val="36"/>
          <w:sz w:val="28"/>
          <w:szCs w:val="28"/>
          <w:lang w:val="uk-UA"/>
        </w:rPr>
        <w:t>.3 та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kern w:val="36"/>
          <w:sz w:val="28"/>
          <w:szCs w:val="28"/>
          <w:lang w:val="uk-UA"/>
        </w:rPr>
        <w:t>п.6</w:t>
      </w:r>
      <w:r w:rsidRPr="00E156A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kern w:val="36"/>
          <w:sz w:val="28"/>
          <w:szCs w:val="28"/>
          <w:lang w:val="uk-UA"/>
        </w:rPr>
        <w:t>(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>додається</w:t>
      </w:r>
      <w:r>
        <w:rPr>
          <w:rFonts w:ascii="Times New Roman" w:hAnsi="Times New Roman"/>
          <w:kern w:val="36"/>
          <w:sz w:val="28"/>
          <w:szCs w:val="28"/>
          <w:lang w:val="uk-UA"/>
        </w:rPr>
        <w:t>)</w:t>
      </w:r>
      <w:r w:rsidRPr="00E156A0">
        <w:rPr>
          <w:rFonts w:ascii="Times New Roman" w:hAnsi="Times New Roman"/>
          <w:kern w:val="36"/>
          <w:sz w:val="28"/>
          <w:szCs w:val="28"/>
          <w:lang w:val="uk-UA"/>
        </w:rPr>
        <w:t>.</w:t>
      </w:r>
    </w:p>
    <w:p w:rsidR="00547F69" w:rsidRPr="00E156A0" w:rsidRDefault="00547F69" w:rsidP="00270E9C">
      <w:pPr>
        <w:spacing w:after="0" w:line="240" w:lineRule="auto"/>
        <w:ind w:firstLine="708"/>
        <w:jc w:val="both"/>
        <w:rPr>
          <w:rFonts w:ascii="Times New Roman" w:hAnsi="Times New Roman"/>
          <w:kern w:val="36"/>
          <w:sz w:val="28"/>
          <w:szCs w:val="28"/>
        </w:rPr>
      </w:pPr>
    </w:p>
    <w:p w:rsidR="00547F69" w:rsidRDefault="00547F69" w:rsidP="00FC3AA0">
      <w:pPr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F10427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F10427">
        <w:rPr>
          <w:rFonts w:ascii="Times New Roman" w:hAnsi="Times New Roman"/>
          <w:sz w:val="28"/>
          <w:szCs w:val="28"/>
          <w:lang w:val="uk-UA"/>
        </w:rPr>
        <w:t>Д.С. Калінін</w:t>
      </w:r>
    </w:p>
    <w:p w:rsidR="00547F69" w:rsidRPr="004115C9" w:rsidRDefault="00547F69" w:rsidP="00FC3A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115C9">
        <w:rPr>
          <w:rFonts w:ascii="Times New Roman" w:hAnsi="Times New Roman"/>
          <w:sz w:val="24"/>
          <w:szCs w:val="24"/>
          <w:lang w:val="uk-UA"/>
        </w:rPr>
        <w:t>Проект підготовлений</w:t>
      </w:r>
    </w:p>
    <w:p w:rsidR="00547F69" w:rsidRPr="004115C9" w:rsidRDefault="00547F69" w:rsidP="00FC3A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115C9">
        <w:rPr>
          <w:rFonts w:ascii="Times New Roman" w:hAnsi="Times New Roman"/>
          <w:sz w:val="24"/>
          <w:szCs w:val="24"/>
          <w:lang w:val="uk-UA"/>
        </w:rPr>
        <w:t>відділом культури і туризму</w:t>
      </w:r>
    </w:p>
    <w:p w:rsidR="00547F69" w:rsidRPr="004115C9" w:rsidRDefault="00547F69" w:rsidP="00FC3A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115C9">
        <w:rPr>
          <w:rFonts w:ascii="Times New Roman" w:hAnsi="Times New Roman"/>
          <w:sz w:val="24"/>
          <w:szCs w:val="24"/>
          <w:lang w:val="uk-UA"/>
        </w:rPr>
        <w:t xml:space="preserve">райдержадміністрації </w:t>
      </w:r>
    </w:p>
    <w:p w:rsidR="00547F69" w:rsidRDefault="00547F69" w:rsidP="00FC3A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В.о. н</w:t>
      </w:r>
      <w:r w:rsidRPr="004115C9">
        <w:rPr>
          <w:rFonts w:ascii="Times New Roman" w:hAnsi="Times New Roman"/>
          <w:sz w:val="24"/>
          <w:szCs w:val="24"/>
          <w:lang w:val="uk-UA"/>
        </w:rPr>
        <w:t>ачальник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4115C9">
        <w:rPr>
          <w:rFonts w:ascii="Times New Roman" w:hAnsi="Times New Roman"/>
          <w:sz w:val="24"/>
          <w:szCs w:val="24"/>
          <w:lang w:val="uk-UA"/>
        </w:rPr>
        <w:t xml:space="preserve"> відділу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Н.В.Калініна</w:t>
      </w:r>
    </w:p>
    <w:p w:rsidR="00547F69" w:rsidRDefault="00547F69" w:rsidP="00FC3A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7F69" w:rsidRPr="004115C9" w:rsidRDefault="00547F69" w:rsidP="00FC3AA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  <w:sectPr w:rsidR="00547F69" w:rsidRPr="004115C9" w:rsidSect="00D54AAB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4115C9">
        <w:rPr>
          <w:rFonts w:ascii="Times New Roman" w:hAnsi="Times New Roman"/>
          <w:sz w:val="24"/>
          <w:szCs w:val="24"/>
          <w:lang w:val="uk-UA"/>
        </w:rPr>
        <w:t>Аркуш погодження додається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547F69" w:rsidRPr="00CA126A" w:rsidRDefault="00547F69" w:rsidP="001652E1">
      <w:pPr>
        <w:pStyle w:val="BodyText"/>
        <w:spacing w:after="0"/>
        <w:ind w:firstLine="709"/>
        <w:jc w:val="center"/>
      </w:pPr>
      <w:r w:rsidRPr="00CA126A">
        <w:t>Пояснювальна записка</w:t>
      </w:r>
    </w:p>
    <w:p w:rsidR="00547F69" w:rsidRPr="00CA126A" w:rsidRDefault="00547F69" w:rsidP="001652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CA126A">
        <w:rPr>
          <w:rFonts w:ascii="Times New Roman" w:hAnsi="Times New Roman"/>
          <w:sz w:val="28"/>
          <w:szCs w:val="28"/>
          <w:lang w:val="uk-UA"/>
        </w:rPr>
        <w:t>до проекту рішення районної ради</w:t>
      </w:r>
    </w:p>
    <w:p w:rsidR="00547F69" w:rsidRDefault="00547F69" w:rsidP="001652E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CA126A">
        <w:rPr>
          <w:rFonts w:ascii="Times New Roman" w:hAnsi="Times New Roman"/>
          <w:sz w:val="28"/>
          <w:szCs w:val="28"/>
          <w:lang w:val="uk-UA"/>
        </w:rPr>
        <w:t xml:space="preserve">Про внесення змін </w:t>
      </w:r>
      <w:r>
        <w:rPr>
          <w:rFonts w:ascii="Times New Roman" w:hAnsi="Times New Roman"/>
          <w:sz w:val="28"/>
          <w:szCs w:val="28"/>
          <w:lang w:val="uk-UA"/>
        </w:rPr>
        <w:t xml:space="preserve">та доповнень </w:t>
      </w:r>
      <w:r w:rsidRPr="00CA126A"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A126A">
        <w:rPr>
          <w:rFonts w:ascii="Times New Roman" w:hAnsi="Times New Roman"/>
          <w:sz w:val="28"/>
          <w:szCs w:val="28"/>
          <w:lang w:val="uk-UA"/>
        </w:rPr>
        <w:t xml:space="preserve">рограми розвитку </w:t>
      </w:r>
      <w:r>
        <w:rPr>
          <w:rFonts w:ascii="Times New Roman" w:hAnsi="Times New Roman"/>
          <w:sz w:val="28"/>
          <w:szCs w:val="28"/>
          <w:lang w:val="uk-UA"/>
        </w:rPr>
        <w:t>культури і туризму</w:t>
      </w:r>
      <w:r w:rsidRPr="00CA126A">
        <w:rPr>
          <w:rFonts w:ascii="Times New Roman" w:hAnsi="Times New Roman"/>
          <w:sz w:val="28"/>
          <w:szCs w:val="28"/>
          <w:lang w:val="uk-UA"/>
        </w:rPr>
        <w:t xml:space="preserve"> Василівського району на 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CA126A">
        <w:rPr>
          <w:rFonts w:ascii="Times New Roman" w:hAnsi="Times New Roman"/>
          <w:sz w:val="28"/>
          <w:szCs w:val="28"/>
          <w:lang w:val="uk-UA"/>
        </w:rPr>
        <w:t>-101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CA126A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Pr="00012A4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атвердженої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рішенням районної ради від 30 березня 2016 р. № 8 (зі змінами) </w:t>
      </w:r>
    </w:p>
    <w:p w:rsidR="00547F69" w:rsidRDefault="00547F69" w:rsidP="001652E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A126A">
        <w:rPr>
          <w:rFonts w:ascii="Times New Roman" w:hAnsi="Times New Roman"/>
          <w:sz w:val="28"/>
          <w:szCs w:val="28"/>
          <w:lang w:val="uk-UA"/>
        </w:rPr>
        <w:t xml:space="preserve">Даний проект рішення розроблено згідно </w:t>
      </w:r>
      <w:r w:rsidRPr="00CA126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 та</w:t>
      </w:r>
      <w:r>
        <w:rPr>
          <w:rFonts w:ascii="Times New Roman" w:hAnsi="Times New Roman"/>
          <w:sz w:val="28"/>
          <w:szCs w:val="28"/>
          <w:lang w:val="uk-UA"/>
        </w:rPr>
        <w:t xml:space="preserve"> передбачає збільшення</w:t>
      </w:r>
      <w:r w:rsidRPr="00CA126A">
        <w:rPr>
          <w:rFonts w:ascii="Times New Roman" w:hAnsi="Times New Roman"/>
          <w:sz w:val="28"/>
          <w:szCs w:val="28"/>
          <w:lang w:val="uk-UA"/>
        </w:rPr>
        <w:t xml:space="preserve"> видатків </w:t>
      </w:r>
      <w:r>
        <w:rPr>
          <w:rFonts w:ascii="Times New Roman" w:hAnsi="Times New Roman"/>
          <w:sz w:val="28"/>
          <w:szCs w:val="28"/>
          <w:lang w:val="uk-UA"/>
        </w:rPr>
        <w:t xml:space="preserve">на реалізацію Програми, а саме виділення додаткових коштів на 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співфінансування проведення капітального ремонту КСМНЗ «Дніпрорудненська ДМШ» ВРР ЗО у сумі </w:t>
      </w:r>
      <w:r w:rsidRPr="00FE4D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FE4DE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E4DED">
        <w:rPr>
          <w:rFonts w:ascii="Times New Roman" w:hAnsi="Times New Roman"/>
          <w:sz w:val="28"/>
          <w:szCs w:val="28"/>
        </w:rPr>
        <w:t>379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B36F6">
        <w:rPr>
          <w:rFonts w:ascii="Times New Roman" w:hAnsi="Times New Roman"/>
          <w:sz w:val="28"/>
          <w:szCs w:val="28"/>
          <w:lang w:val="uk-UA"/>
        </w:rPr>
        <w:t>реконструкці</w:t>
      </w:r>
      <w:r>
        <w:rPr>
          <w:rFonts w:ascii="Times New Roman" w:hAnsi="Times New Roman"/>
          <w:sz w:val="28"/>
          <w:szCs w:val="28"/>
          <w:lang w:val="uk-UA"/>
        </w:rPr>
        <w:t>ю вбудованого приміщення аптеки під районну бібліотеку для дітей та центральну районну бібліотеку для дорослих за адресою: бульвар Центральний (Чекістів) б.8 м.Василівка Запорізька область у сумі 666.160 тис. грн. в тому числі на виготовлення проектно-кошторисної документації 48.4 тис. грн.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виготовлення технічних умов, проектно-кошторисної документації та приєднання до електричних мереж вбудованого приміщення аптеки, розташованого за адресою: м. Василівка, бульв. Центральний (Чекістів), б.8 у сумі 26 тис. грн. 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будівельно-монтажні роботи по установці автоматичної пожарної сигналізації та системи сповіщення про пожар та управління евакуації людей вбудованого приміщення аптеки за адресою: бульвар Центральний (Чекістів) б.8 м.Василівка Запорізька область в сумі 63 тис. грн.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виготовлення технічної документації та реєстрації права власності на земельні ділянки, на яких розташовані будівлі закладів культури району </w:t>
      </w:r>
      <w:r w:rsidRPr="008A2653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>сумі 100 тис. грн.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оплата послуг з ремонту комп’ютерної техніки у сумі 10 тис. грн.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придбання пально-мастильних матеріалів та оплати транспортних послуг у сумі 44 тис. грн. для</w:t>
      </w:r>
    </w:p>
    <w:p w:rsidR="00547F69" w:rsidRPr="008576E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придбання музичної апаратури </w:t>
      </w:r>
      <w:r w:rsidRPr="002D0F0E">
        <w:rPr>
          <w:rFonts w:ascii="Times New Roman" w:hAnsi="Times New Roman"/>
          <w:sz w:val="28"/>
          <w:szCs w:val="28"/>
          <w:lang w:val="uk-UA"/>
        </w:rPr>
        <w:t>та обладнання (3 мікрофони</w:t>
      </w:r>
      <w:r>
        <w:rPr>
          <w:rFonts w:ascii="Times New Roman" w:hAnsi="Times New Roman"/>
          <w:sz w:val="28"/>
          <w:szCs w:val="28"/>
          <w:lang w:val="uk-UA"/>
        </w:rPr>
        <w:t xml:space="preserve">, стійка під музичну колонку, музична колонка, мікшерний пульт, 2 колонки по 500 Вт., 2 стойки, підсилювач, кабелі) для комунального закладу «Підгірненський сільський будинок культури» Василівської районної ради Запорізької області </w:t>
      </w:r>
      <w:r w:rsidRPr="008576E9"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uk-UA"/>
        </w:rPr>
        <w:t>рахунок субвенції Підгірненської сільської ради в сумі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70.</w:t>
      </w:r>
      <w:r w:rsidRPr="008576E9"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тис.</w:t>
      </w:r>
      <w:r w:rsidRPr="008576E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грн</w:t>
      </w:r>
      <w:r w:rsidRPr="008576E9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547F69" w:rsidRDefault="00547F69" w:rsidP="008A26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поточного ремонту приміщення</w:t>
      </w:r>
      <w:r w:rsidRPr="00FB68D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комунального закладу «Плавнівський сільський клуб» Василівської районної ради Запорізької області за рахунок Кам</w:t>
      </w:r>
      <w:r w:rsidRPr="00495632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янської сільської ради </w:t>
      </w:r>
      <w:r w:rsidRPr="00495632">
        <w:rPr>
          <w:rFonts w:ascii="Times New Roman" w:hAnsi="Times New Roman"/>
          <w:sz w:val="28"/>
          <w:szCs w:val="28"/>
          <w:lang w:val="uk-UA"/>
        </w:rPr>
        <w:t xml:space="preserve">в сумі </w:t>
      </w:r>
      <w:r>
        <w:rPr>
          <w:rFonts w:ascii="Times New Roman" w:hAnsi="Times New Roman"/>
          <w:sz w:val="28"/>
          <w:szCs w:val="28"/>
          <w:lang w:val="uk-UA"/>
        </w:rPr>
        <w:t>30 тис. грн.</w:t>
      </w:r>
    </w:p>
    <w:p w:rsidR="00547F69" w:rsidRDefault="00547F69" w:rsidP="008A2653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547F69" w:rsidRDefault="00547F69" w:rsidP="001652E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547F69" w:rsidRDefault="00547F69" w:rsidP="008A265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начальника</w:t>
      </w:r>
    </w:p>
    <w:p w:rsidR="00547F69" w:rsidRDefault="00547F69" w:rsidP="008A265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відділу культури і туризму</w:t>
      </w:r>
    </w:p>
    <w:p w:rsidR="00547F69" w:rsidRDefault="00547F69" w:rsidP="008A265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</w:rPr>
        <w:t>райдержадміністрації                                                                 Н.В.Калініна</w:t>
      </w:r>
    </w:p>
    <w:p w:rsidR="00547F69" w:rsidRDefault="00547F69" w:rsidP="00363FB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7F69" w:rsidRDefault="00547F69" w:rsidP="00363FBB">
      <w:pPr>
        <w:pStyle w:val="BodyText"/>
        <w:spacing w:after="0"/>
      </w:pPr>
    </w:p>
    <w:p w:rsidR="00547F69" w:rsidRDefault="00547F69" w:rsidP="00363FBB">
      <w:pPr>
        <w:pStyle w:val="BodyText"/>
        <w:spacing w:after="0"/>
        <w:jc w:val="center"/>
      </w:pPr>
    </w:p>
    <w:p w:rsidR="00547F69" w:rsidRDefault="00547F69" w:rsidP="00CA126A">
      <w:pPr>
        <w:ind w:right="-38"/>
        <w:jc w:val="both"/>
        <w:rPr>
          <w:lang w:val="uk-UA"/>
        </w:rPr>
        <w:sectPr w:rsidR="00547F69" w:rsidSect="001652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47F69" w:rsidRPr="005A4441" w:rsidRDefault="00547F69" w:rsidP="00877EF2">
      <w:pPr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  <w:lang w:val="uk-UA"/>
        </w:rPr>
      </w:pPr>
      <w:r w:rsidRPr="005A4441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547F69" w:rsidRDefault="00547F69" w:rsidP="00877EF2">
      <w:pPr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  <w:lang w:val="uk-UA"/>
        </w:rPr>
      </w:pPr>
      <w:r w:rsidRPr="005A4441">
        <w:rPr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десятої </w:t>
      </w:r>
      <w:r w:rsidRPr="005A4441">
        <w:rPr>
          <w:rFonts w:ascii="Times New Roman" w:hAnsi="Times New Roman"/>
          <w:sz w:val="28"/>
          <w:szCs w:val="28"/>
          <w:lang w:val="uk-UA"/>
        </w:rPr>
        <w:t>сесії</w:t>
      </w:r>
    </w:p>
    <w:p w:rsidR="00547F69" w:rsidRPr="005A4441" w:rsidRDefault="00547F69" w:rsidP="00877EF2">
      <w:pPr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  <w:lang w:val="uk-UA"/>
        </w:rPr>
      </w:pPr>
      <w:r w:rsidRPr="005A4441">
        <w:rPr>
          <w:rFonts w:ascii="Times New Roman" w:hAnsi="Times New Roman"/>
          <w:sz w:val="28"/>
          <w:szCs w:val="28"/>
          <w:lang w:val="uk-UA"/>
        </w:rPr>
        <w:t xml:space="preserve">районної ради </w:t>
      </w:r>
      <w:r>
        <w:rPr>
          <w:rFonts w:ascii="Times New Roman" w:hAnsi="Times New Roman"/>
          <w:sz w:val="28"/>
          <w:szCs w:val="28"/>
          <w:lang w:val="uk-UA"/>
        </w:rPr>
        <w:t>сьомого</w:t>
      </w:r>
      <w:r w:rsidRPr="005A4441">
        <w:rPr>
          <w:rFonts w:ascii="Times New Roman" w:hAnsi="Times New Roman"/>
          <w:sz w:val="28"/>
          <w:szCs w:val="28"/>
          <w:lang w:val="uk-UA"/>
        </w:rPr>
        <w:t xml:space="preserve"> скликання</w:t>
      </w:r>
    </w:p>
    <w:p w:rsidR="00547F69" w:rsidRDefault="00547F69" w:rsidP="00877EF2">
      <w:pPr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  <w:lang w:val="uk-UA"/>
        </w:rPr>
      </w:pPr>
      <w:r w:rsidRPr="005A4441">
        <w:rPr>
          <w:rFonts w:ascii="Times New Roman" w:hAnsi="Times New Roman"/>
          <w:sz w:val="28"/>
          <w:szCs w:val="28"/>
          <w:lang w:val="uk-UA"/>
        </w:rPr>
        <w:t>____________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5A4441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 xml:space="preserve">6 </w:t>
      </w:r>
      <w:r w:rsidRPr="005A4441">
        <w:rPr>
          <w:rFonts w:ascii="Times New Roman" w:hAnsi="Times New Roman"/>
          <w:sz w:val="28"/>
          <w:szCs w:val="28"/>
          <w:lang w:val="uk-UA"/>
        </w:rPr>
        <w:t xml:space="preserve"> № ____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 w:rsidRPr="005A4441">
        <w:rPr>
          <w:rFonts w:ascii="Times New Roman" w:hAnsi="Times New Roman"/>
          <w:sz w:val="28"/>
          <w:szCs w:val="28"/>
          <w:lang w:val="uk-UA"/>
        </w:rPr>
        <w:t>_</w:t>
      </w:r>
    </w:p>
    <w:p w:rsidR="00547F69" w:rsidRPr="005A4441" w:rsidRDefault="00547F69" w:rsidP="00041267">
      <w:pPr>
        <w:spacing w:after="0" w:line="240" w:lineRule="auto"/>
        <w:ind w:firstLine="9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7F69" w:rsidRPr="00F3140C" w:rsidRDefault="00547F69" w:rsidP="0004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441">
        <w:rPr>
          <w:rFonts w:ascii="Times New Roman" w:hAnsi="Times New Roman"/>
          <w:b/>
          <w:sz w:val="28"/>
          <w:szCs w:val="28"/>
          <w:lang w:val="uk-UA"/>
        </w:rPr>
        <w:t>5. Заходи реалізації Програми</w:t>
      </w:r>
    </w:p>
    <w:p w:rsidR="00547F69" w:rsidRPr="00F3140C" w:rsidRDefault="00547F69" w:rsidP="0004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3"/>
        <w:gridCol w:w="4258"/>
        <w:gridCol w:w="2867"/>
        <w:gridCol w:w="2260"/>
        <w:gridCol w:w="1460"/>
        <w:gridCol w:w="1545"/>
        <w:gridCol w:w="1473"/>
      </w:tblGrid>
      <w:tr w:rsidR="00547F69" w:rsidRPr="004602A0" w:rsidTr="002632DF">
        <w:tc>
          <w:tcPr>
            <w:tcW w:w="1063" w:type="dxa"/>
            <w:vMerge w:val="restart"/>
            <w:tcBorders>
              <w:right w:val="single" w:sz="4" w:space="0" w:color="auto"/>
            </w:tcBorders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4258" w:type="dxa"/>
            <w:vMerge w:val="restart"/>
            <w:tcBorders>
              <w:left w:val="single" w:sz="4" w:space="0" w:color="auto"/>
            </w:tcBorders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Найменування заходів і завдань</w:t>
            </w:r>
          </w:p>
        </w:tc>
        <w:tc>
          <w:tcPr>
            <w:tcW w:w="2867" w:type="dxa"/>
            <w:vMerge w:val="restart"/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Виконавці</w:t>
            </w:r>
          </w:p>
        </w:tc>
        <w:tc>
          <w:tcPr>
            <w:tcW w:w="2260" w:type="dxa"/>
            <w:vMerge w:val="restart"/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Термін виконання</w:t>
            </w:r>
          </w:p>
        </w:tc>
        <w:tc>
          <w:tcPr>
            <w:tcW w:w="4478" w:type="dxa"/>
            <w:gridSpan w:val="3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Орієнтовний обсяг та джерела фінансування, тис. грн</w:t>
            </w:r>
          </w:p>
        </w:tc>
      </w:tr>
      <w:tr w:rsidR="00547F69" w:rsidRPr="004602A0" w:rsidTr="002632DF"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</w:tcBorders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7" w:type="dxa"/>
            <w:vMerge/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vMerge/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Районний</w:t>
            </w:r>
          </w:p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бюджет</w:t>
            </w:r>
          </w:p>
        </w:tc>
        <w:tc>
          <w:tcPr>
            <w:tcW w:w="1545" w:type="dxa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Місцевий</w:t>
            </w:r>
          </w:p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бюджет</w:t>
            </w:r>
          </w:p>
        </w:tc>
        <w:tc>
          <w:tcPr>
            <w:tcW w:w="1473" w:type="dxa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Інші джерела</w:t>
            </w:r>
          </w:p>
        </w:tc>
      </w:tr>
      <w:tr w:rsidR="00547F69" w:rsidRPr="004602A0" w:rsidTr="002632DF"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8" w:type="dxa"/>
            <w:tcBorders>
              <w:left w:val="single" w:sz="4" w:space="0" w:color="auto"/>
            </w:tcBorders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7" w:type="dxa"/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0" w:type="dxa"/>
            <w:vAlign w:val="center"/>
          </w:tcPr>
          <w:p w:rsidR="00547F69" w:rsidRPr="004602A0" w:rsidRDefault="00547F69" w:rsidP="00A76C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2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0" w:type="dxa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45" w:type="dxa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73" w:type="dxa"/>
          </w:tcPr>
          <w:p w:rsidR="00547F69" w:rsidRPr="004602A0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602A0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547F69" w:rsidRPr="00EE3E4A" w:rsidTr="002632DF">
        <w:trPr>
          <w:trHeight w:val="780"/>
        </w:trPr>
        <w:tc>
          <w:tcPr>
            <w:tcW w:w="1063" w:type="dxa"/>
            <w:vMerge w:val="restart"/>
            <w:tcBorders>
              <w:right w:val="single" w:sz="4" w:space="0" w:color="auto"/>
            </w:tcBorders>
          </w:tcPr>
          <w:p w:rsidR="00547F69" w:rsidRPr="00EE3E4A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8" w:type="dxa"/>
            <w:vMerge w:val="restart"/>
            <w:tcBorders>
              <w:left w:val="single" w:sz="4" w:space="0" w:color="auto"/>
            </w:tcBorders>
          </w:tcPr>
          <w:p w:rsidR="00547F69" w:rsidRPr="00EE3E4A" w:rsidRDefault="00547F69" w:rsidP="00A76C68">
            <w:pPr>
              <w:tabs>
                <w:tab w:val="left" w:pos="1044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</w:rPr>
              <w:t xml:space="preserve">Забезпечення повноцінного функціонування  установ та закладів культури  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району</w:t>
            </w:r>
          </w:p>
        </w:tc>
        <w:tc>
          <w:tcPr>
            <w:tcW w:w="2867" w:type="dxa"/>
            <w:vMerge w:val="restart"/>
          </w:tcPr>
          <w:p w:rsidR="00547F69" w:rsidRPr="00EE3E4A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 і туризму райдержадміністрації, комунальні заклади культури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547F69" w:rsidRPr="00894B01" w:rsidRDefault="00547F69" w:rsidP="00894B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139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821.53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650</w:t>
            </w:r>
          </w:p>
        </w:tc>
      </w:tr>
      <w:tr w:rsidR="00547F69" w:rsidRPr="00EE3E4A" w:rsidTr="002632DF">
        <w:trPr>
          <w:trHeight w:val="645"/>
        </w:trPr>
        <w:tc>
          <w:tcPr>
            <w:tcW w:w="1063" w:type="dxa"/>
            <w:vMerge/>
            <w:tcBorders>
              <w:right w:val="single" w:sz="4" w:space="0" w:color="auto"/>
            </w:tcBorders>
          </w:tcPr>
          <w:p w:rsidR="00547F69" w:rsidRPr="00EE3E4A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</w:tcBorders>
          </w:tcPr>
          <w:p w:rsidR="00547F69" w:rsidRPr="00EE3E4A" w:rsidRDefault="00547F69" w:rsidP="00A76C68">
            <w:pPr>
              <w:tabs>
                <w:tab w:val="left" w:pos="1044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7" w:type="dxa"/>
            <w:vMerge/>
          </w:tcPr>
          <w:p w:rsidR="00547F69" w:rsidRPr="00EE3E4A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Pr="00EE3E4A" w:rsidRDefault="00547F69" w:rsidP="007213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565.6</w:t>
            </w:r>
          </w:p>
          <w:p w:rsidR="00547F69" w:rsidRPr="00111DFD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47F69" w:rsidRPr="00EE3E4A" w:rsidTr="002632DF">
        <w:trPr>
          <w:trHeight w:val="64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Pr="002659C5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Pr="002659C5" w:rsidRDefault="00547F69" w:rsidP="00A76C68">
            <w:pPr>
              <w:tabs>
                <w:tab w:val="left" w:pos="1044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59C5">
              <w:rPr>
                <w:rFonts w:ascii="Times New Roman" w:hAnsi="Times New Roman"/>
                <w:sz w:val="28"/>
                <w:szCs w:val="28"/>
              </w:rPr>
              <w:t>Проведення поточних ремонтів приміщеннь комунальних закладів культури району: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414.6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643.13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EE3E4A" w:rsidTr="002632DF">
        <w:trPr>
          <w:trHeight w:val="1531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1.1.14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F86AC0">
            <w:pPr>
              <w:tabs>
                <w:tab w:val="left" w:pos="10440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Проведення поточного ремонту приміщення КЗ «Плавнівський сільський клуб»ВРР ЗО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16A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547F69" w:rsidRDefault="00547F69">
      <w:pPr>
        <w:rPr>
          <w:lang w:val="uk-UA"/>
        </w:rPr>
      </w:pPr>
    </w:p>
    <w:p w:rsidR="00547F69" w:rsidRDefault="00547F69">
      <w:pPr>
        <w:rPr>
          <w:lang w:val="uk-UA"/>
        </w:rPr>
      </w:pPr>
    </w:p>
    <w:p w:rsidR="00547F69" w:rsidRDefault="00547F69">
      <w:pPr>
        <w:rPr>
          <w:lang w:val="uk-UA"/>
        </w:rPr>
      </w:pPr>
    </w:p>
    <w:p w:rsidR="00547F69" w:rsidRPr="00E26D7B" w:rsidRDefault="00547F69" w:rsidP="00E26D7B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E26D7B">
        <w:rPr>
          <w:rFonts w:ascii="Times New Roman" w:hAnsi="Times New Roman"/>
          <w:sz w:val="28"/>
          <w:szCs w:val="28"/>
          <w:lang w:val="uk-UA"/>
        </w:rPr>
        <w:t>Продовження додатку</w:t>
      </w:r>
    </w:p>
    <w:tbl>
      <w:tblPr>
        <w:tblW w:w="14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3"/>
        <w:gridCol w:w="4258"/>
        <w:gridCol w:w="2867"/>
        <w:gridCol w:w="2260"/>
        <w:gridCol w:w="1460"/>
        <w:gridCol w:w="1545"/>
        <w:gridCol w:w="1473"/>
      </w:tblGrid>
      <w:tr w:rsidR="00547F69" w:rsidRPr="004E4B81" w:rsidTr="002632DF">
        <w:trPr>
          <w:trHeight w:val="825"/>
        </w:trPr>
        <w:tc>
          <w:tcPr>
            <w:tcW w:w="1063" w:type="dxa"/>
            <w:vMerge w:val="restart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258" w:type="dxa"/>
            <w:vMerge w:val="restart"/>
            <w:tcBorders>
              <w:left w:val="single" w:sz="4" w:space="0" w:color="auto"/>
            </w:tcBorders>
          </w:tcPr>
          <w:p w:rsidR="00547F69" w:rsidRDefault="00547F69" w:rsidP="00C85A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капітального ремонту приміщень закладів культури, виготовлення ПКД на здійснення капітальних ремонтів:</w:t>
            </w:r>
          </w:p>
        </w:tc>
        <w:tc>
          <w:tcPr>
            <w:tcW w:w="2867" w:type="dxa"/>
            <w:vMerge w:val="restart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Pr="00894B01" w:rsidRDefault="00547F69" w:rsidP="00894B0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994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539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Pr="00F95974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650</w:t>
            </w:r>
          </w:p>
        </w:tc>
      </w:tr>
      <w:tr w:rsidR="00547F69" w:rsidRPr="004E4B81" w:rsidTr="002632DF">
        <w:trPr>
          <w:trHeight w:val="765"/>
        </w:trPr>
        <w:tc>
          <w:tcPr>
            <w:tcW w:w="1063" w:type="dxa"/>
            <w:vMerge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</w:tcBorders>
          </w:tcPr>
          <w:p w:rsidR="00547F69" w:rsidRDefault="00547F69" w:rsidP="00CE72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67" w:type="dxa"/>
            <w:vMerge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Pr="00CE72E8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Pr="00F95974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565.6</w:t>
            </w:r>
          </w:p>
        </w:tc>
      </w:tr>
      <w:tr w:rsidR="00547F69" w:rsidRPr="004E4B81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1.2.2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7213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капітального ремонту КСМНЗ «Дніпрорудненська ДМШ» ВРР ЗО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Pr="00894B01" w:rsidRDefault="00547F69" w:rsidP="00894B0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379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650</w:t>
            </w:r>
          </w:p>
        </w:tc>
      </w:tr>
      <w:tr w:rsidR="00547F69" w:rsidRPr="004E4B81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1.2.4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3837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Pr="002B36F6">
              <w:rPr>
                <w:rFonts w:ascii="Times New Roman" w:hAnsi="Times New Roman"/>
                <w:sz w:val="28"/>
                <w:szCs w:val="28"/>
                <w:lang w:val="uk-UA"/>
              </w:rPr>
              <w:t>еконструкці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я вбудованого приміщення аптеки під районну бібліотеку для дітей та центральну районну бібліотеку для дорослих за адресою: бульвар Центральний (Чекістів) б.8 м.Василівка Запорізька область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666.160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1.2.5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CE7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Виготовлення технічних умов, проектно-кошторисної документації та приєднання до електричних мереж вбудованого приміщення аптеки, розташованого за адресою: м. Василівка, бульв. Центральний (Чекістів), б.8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16A3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547F69" w:rsidRDefault="00547F69">
      <w:pPr>
        <w:rPr>
          <w:lang w:val="uk-UA"/>
        </w:rPr>
      </w:pPr>
    </w:p>
    <w:p w:rsidR="00547F69" w:rsidRDefault="00547F69">
      <w:pPr>
        <w:rPr>
          <w:lang w:val="uk-UA"/>
        </w:rPr>
      </w:pPr>
    </w:p>
    <w:p w:rsidR="00547F69" w:rsidRPr="00E26D7B" w:rsidRDefault="00547F69" w:rsidP="00E26D7B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E26D7B">
        <w:rPr>
          <w:rFonts w:ascii="Times New Roman" w:hAnsi="Times New Roman"/>
          <w:sz w:val="28"/>
          <w:szCs w:val="28"/>
          <w:lang w:val="uk-UA"/>
        </w:rPr>
        <w:t>Продовження додатку</w:t>
      </w:r>
    </w:p>
    <w:tbl>
      <w:tblPr>
        <w:tblW w:w="14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3"/>
        <w:gridCol w:w="4258"/>
        <w:gridCol w:w="2867"/>
        <w:gridCol w:w="2260"/>
        <w:gridCol w:w="1460"/>
        <w:gridCol w:w="1545"/>
        <w:gridCol w:w="1473"/>
      </w:tblGrid>
      <w:tr w:rsidR="00547F69" w:rsidRPr="0038375D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1.2.6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CE7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Будівельно-монтажні роботи по установці автоматичної пожарної сигналізації та системи сповіщення про пожар та управління евакуації людей вбудованого приміщення аптеки за адресою: бульвар Центральний (Чекістів) б.8 м.Василівка Запорізька область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38375D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CE7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звукової та світлової апаратури, меблів, музичних інструментів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150.5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38375D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1.4.1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CE7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мікрофонів для КЗ «Василівський ЦКД» ВРР ЗО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38375D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1.4.2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CE7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музичної апаратури для КЗ «Златопільський сільський клуб» ВРР ЗО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38375D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1.4.3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A61E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Придбання музичної апаратури </w:t>
            </w:r>
            <w:r w:rsidRPr="002D0F0E">
              <w:rPr>
                <w:rFonts w:ascii="Times New Roman" w:hAnsi="Times New Roman"/>
                <w:sz w:val="28"/>
                <w:szCs w:val="28"/>
                <w:lang w:val="uk-UA"/>
              </w:rPr>
              <w:t>та обладнання (3 мікрофони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стійка під музичну колонку, музична колонка, мікшерний пульт, 2 колонки по 500 Вт., 2 стойки, підсилювач, кабелі) для КЗ «Підгірненський сільський будинок культури» ВРР ЗО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70.5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38375D" w:rsidTr="002632DF">
        <w:trPr>
          <w:trHeight w:val="765"/>
        </w:trPr>
        <w:tc>
          <w:tcPr>
            <w:tcW w:w="1063" w:type="dxa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1.4.4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A61E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баяну для КЗ «Балківський сільський клуб» ВРР ЗО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547F69" w:rsidRPr="00E26D7B" w:rsidRDefault="00547F69" w:rsidP="00E26D7B">
      <w:pPr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E26D7B">
        <w:rPr>
          <w:rFonts w:ascii="Times New Roman" w:hAnsi="Times New Roman"/>
          <w:sz w:val="28"/>
          <w:szCs w:val="28"/>
          <w:lang w:val="uk-UA"/>
        </w:rPr>
        <w:t>Продовження додатку</w:t>
      </w:r>
    </w:p>
    <w:tbl>
      <w:tblPr>
        <w:tblW w:w="14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"/>
        <w:gridCol w:w="1056"/>
        <w:gridCol w:w="4258"/>
        <w:gridCol w:w="2867"/>
        <w:gridCol w:w="2260"/>
        <w:gridCol w:w="1460"/>
        <w:gridCol w:w="1545"/>
        <w:gridCol w:w="1473"/>
      </w:tblGrid>
      <w:tr w:rsidR="00547F69" w:rsidRPr="00CF55E6" w:rsidTr="002632DF">
        <w:trPr>
          <w:trHeight w:val="195"/>
        </w:trPr>
        <w:tc>
          <w:tcPr>
            <w:tcW w:w="1063" w:type="dxa"/>
            <w:gridSpan w:val="2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1.7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A17E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Комп’ютеризація та модер-нізація закладів культури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Щорічно</w:t>
            </w:r>
          </w:p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2016-2017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Pr="00CF55E6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55E6">
              <w:rPr>
                <w:rFonts w:ascii="Times New Roman" w:hAnsi="Times New Roman"/>
                <w:sz w:val="28"/>
                <w:szCs w:val="28"/>
                <w:lang w:val="uk-UA"/>
              </w:rPr>
              <w:t>25.6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47F69" w:rsidRPr="004E4B81" w:rsidTr="002632DF">
        <w:trPr>
          <w:trHeight w:val="195"/>
        </w:trPr>
        <w:tc>
          <w:tcPr>
            <w:tcW w:w="1063" w:type="dxa"/>
            <w:gridSpan w:val="2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1.7.3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621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Оплата послуг з ремонту комп’ютерної техніки</w:t>
            </w:r>
          </w:p>
        </w:tc>
        <w:tc>
          <w:tcPr>
            <w:tcW w:w="2867" w:type="dxa"/>
          </w:tcPr>
          <w:p w:rsidR="00547F69" w:rsidRPr="00EE3E4A" w:rsidRDefault="00547F69" w:rsidP="00621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6211E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6211E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6211E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6211E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725"/>
        </w:trPr>
        <w:tc>
          <w:tcPr>
            <w:tcW w:w="1063" w:type="dxa"/>
            <w:gridSpan w:val="2"/>
            <w:vMerge w:val="restart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8" w:type="dxa"/>
            <w:vMerge w:val="restart"/>
            <w:tcBorders>
              <w:left w:val="single" w:sz="4" w:space="0" w:color="auto"/>
            </w:tcBorders>
          </w:tcPr>
          <w:p w:rsidR="00547F69" w:rsidRDefault="00547F69" w:rsidP="00ED3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дозвілля населення і розвиток аматорського мистецтва</w:t>
            </w:r>
          </w:p>
        </w:tc>
        <w:tc>
          <w:tcPr>
            <w:tcW w:w="2867" w:type="dxa"/>
            <w:vMerge w:val="restart"/>
          </w:tcPr>
          <w:p w:rsidR="00547F69" w:rsidRPr="00EE3E4A" w:rsidRDefault="00547F69" w:rsidP="00F337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 і туризму райдержадміністрації, комунальні заклади культури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Pr="00F337AB" w:rsidRDefault="00547F69" w:rsidP="007213A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Pr="00F95974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870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</w:tcPr>
          <w:p w:rsidR="00547F69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</w:tcBorders>
          </w:tcPr>
          <w:p w:rsidR="00547F69" w:rsidRDefault="00547F69" w:rsidP="00ED3E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67" w:type="dxa"/>
            <w:vMerge/>
          </w:tcPr>
          <w:p w:rsidR="00547F69" w:rsidRDefault="00547F69" w:rsidP="00F337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Pr="00F337AB" w:rsidRDefault="00547F69" w:rsidP="007213A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Pr="00F95974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Pr="00EE3E4A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870"/>
        </w:trPr>
        <w:tc>
          <w:tcPr>
            <w:tcW w:w="1063" w:type="dxa"/>
            <w:gridSpan w:val="2"/>
            <w:vMerge w:val="restart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3.2</w:t>
            </w:r>
          </w:p>
        </w:tc>
        <w:tc>
          <w:tcPr>
            <w:tcW w:w="4258" w:type="dxa"/>
            <w:vMerge w:val="restart"/>
            <w:tcBorders>
              <w:left w:val="single" w:sz="4" w:space="0" w:color="auto"/>
            </w:tcBorders>
          </w:tcPr>
          <w:p w:rsidR="00547F69" w:rsidRDefault="00547F69" w:rsidP="00F337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участі провідних аматорських колективів та майстрів народного мистецтва у регіональних, обласних та Всеукраїнських заходах</w:t>
            </w:r>
          </w:p>
        </w:tc>
        <w:tc>
          <w:tcPr>
            <w:tcW w:w="2867" w:type="dxa"/>
            <w:vMerge w:val="restart"/>
          </w:tcPr>
          <w:p w:rsidR="00547F69" w:rsidRDefault="00547F69" w:rsidP="00F337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7213A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1050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</w:tcBorders>
          </w:tcPr>
          <w:p w:rsidR="00547F69" w:rsidRDefault="00547F69" w:rsidP="00F337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67" w:type="dxa"/>
            <w:vMerge/>
          </w:tcPr>
          <w:p w:rsidR="00547F69" w:rsidRDefault="00547F69" w:rsidP="00F337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7213A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1050"/>
        </w:trPr>
        <w:tc>
          <w:tcPr>
            <w:tcW w:w="1063" w:type="dxa"/>
            <w:gridSpan w:val="2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3.2.1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F337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пально-мастильних матеріалів та оплата транспортних послуг</w:t>
            </w:r>
          </w:p>
        </w:tc>
        <w:tc>
          <w:tcPr>
            <w:tcW w:w="2867" w:type="dxa"/>
          </w:tcPr>
          <w:p w:rsidR="00547F69" w:rsidRDefault="00547F69" w:rsidP="00F337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2016-2017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4E4B81" w:rsidTr="002632DF">
        <w:trPr>
          <w:trHeight w:val="1050"/>
        </w:trPr>
        <w:tc>
          <w:tcPr>
            <w:tcW w:w="1063" w:type="dxa"/>
            <w:gridSpan w:val="2"/>
            <w:tcBorders>
              <w:right w:val="single" w:sz="4" w:space="0" w:color="auto"/>
            </w:tcBorders>
          </w:tcPr>
          <w:p w:rsidR="00547F69" w:rsidRDefault="00547F69" w:rsidP="00F31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Default="00547F69" w:rsidP="00F337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Виготовлення технічної документації та реєстрації права власності на земельні ділянки, на яких розташовані будівлі закладів культури району</w:t>
            </w:r>
          </w:p>
        </w:tc>
        <w:tc>
          <w:tcPr>
            <w:tcW w:w="2867" w:type="dxa"/>
          </w:tcPr>
          <w:p w:rsidR="00547F69" w:rsidRDefault="00547F69" w:rsidP="00F337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547F69" w:rsidRDefault="00547F69" w:rsidP="00877E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547F69" w:rsidRPr="00EE3E4A" w:rsidTr="002632DF">
        <w:trPr>
          <w:gridBefore w:val="1"/>
          <w:wBefore w:w="7" w:type="dxa"/>
        </w:trPr>
        <w:tc>
          <w:tcPr>
            <w:tcW w:w="1056" w:type="dxa"/>
            <w:tcBorders>
              <w:right w:val="single" w:sz="4" w:space="0" w:color="auto"/>
            </w:tcBorders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tcBorders>
              <w:left w:val="single" w:sz="4" w:space="0" w:color="auto"/>
            </w:tcBorders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Загальна сума коштів</w:t>
            </w:r>
          </w:p>
        </w:tc>
        <w:tc>
          <w:tcPr>
            <w:tcW w:w="2867" w:type="dxa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</w:tcPr>
          <w:p w:rsidR="00547F69" w:rsidRPr="00894B01" w:rsidRDefault="00547F69" w:rsidP="00894B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588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361</w:t>
            </w:r>
          </w:p>
        </w:tc>
        <w:tc>
          <w:tcPr>
            <w:tcW w:w="1460" w:type="dxa"/>
          </w:tcPr>
          <w:p w:rsidR="00547F69" w:rsidRPr="007E4087" w:rsidRDefault="00547F69" w:rsidP="007E40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551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231</w:t>
            </w:r>
          </w:p>
        </w:tc>
        <w:tc>
          <w:tcPr>
            <w:tcW w:w="1545" w:type="dxa"/>
          </w:tcPr>
          <w:p w:rsidR="00547F69" w:rsidRPr="00EE3E4A" w:rsidRDefault="00547F69" w:rsidP="007213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821.5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3" w:type="dxa"/>
          </w:tcPr>
          <w:p w:rsidR="00547F69" w:rsidRPr="00EE3E4A" w:rsidRDefault="00547F69" w:rsidP="007213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215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.6</w:t>
            </w:r>
          </w:p>
        </w:tc>
      </w:tr>
      <w:tr w:rsidR="00547F69" w:rsidRPr="00EE3E4A" w:rsidTr="002632DF">
        <w:trPr>
          <w:gridBefore w:val="1"/>
          <w:wBefore w:w="7" w:type="dxa"/>
        </w:trPr>
        <w:tc>
          <w:tcPr>
            <w:tcW w:w="1056" w:type="dxa"/>
            <w:vMerge w:val="restart"/>
            <w:tcBorders>
              <w:right w:val="single" w:sz="4" w:space="0" w:color="auto"/>
            </w:tcBorders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vMerge w:val="restart"/>
            <w:tcBorders>
              <w:left w:val="single" w:sz="4" w:space="0" w:color="auto"/>
            </w:tcBorders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В т.ч. по роках:</w:t>
            </w:r>
          </w:p>
        </w:tc>
        <w:tc>
          <w:tcPr>
            <w:tcW w:w="2867" w:type="dxa"/>
            <w:vMerge w:val="restart"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</w:tcPr>
          <w:p w:rsidR="00547F69" w:rsidRPr="00894B01" w:rsidRDefault="00547F69" w:rsidP="00894B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2016   35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352</w:t>
            </w:r>
          </w:p>
        </w:tc>
        <w:tc>
          <w:tcPr>
            <w:tcW w:w="1460" w:type="dxa"/>
          </w:tcPr>
          <w:p w:rsidR="00547F69" w:rsidRPr="007E4087" w:rsidRDefault="00547F69" w:rsidP="007E40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047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822</w:t>
            </w:r>
          </w:p>
        </w:tc>
        <w:tc>
          <w:tcPr>
            <w:tcW w:w="1545" w:type="dxa"/>
          </w:tcPr>
          <w:p w:rsidR="00547F69" w:rsidRPr="00EE3E4A" w:rsidRDefault="00547F69" w:rsidP="007213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821.5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73" w:type="dxa"/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650</w:t>
            </w:r>
          </w:p>
        </w:tc>
      </w:tr>
      <w:tr w:rsidR="00547F69" w:rsidRPr="00EE3E4A" w:rsidTr="002632DF">
        <w:trPr>
          <w:gridBefore w:val="1"/>
          <w:wBefore w:w="7" w:type="dxa"/>
        </w:trPr>
        <w:tc>
          <w:tcPr>
            <w:tcW w:w="1056" w:type="dxa"/>
            <w:vMerge/>
            <w:tcBorders>
              <w:right w:val="single" w:sz="4" w:space="0" w:color="auto"/>
            </w:tcBorders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</w:tcBorders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67" w:type="dxa"/>
            <w:vMerge/>
          </w:tcPr>
          <w:p w:rsidR="00547F69" w:rsidRPr="00EE3E4A" w:rsidRDefault="00547F69" w:rsidP="00A76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</w:tcPr>
          <w:p w:rsidR="00547F69" w:rsidRPr="00EE3E4A" w:rsidRDefault="00547F69" w:rsidP="007213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2017   1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069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009</w:t>
            </w:r>
          </w:p>
        </w:tc>
        <w:tc>
          <w:tcPr>
            <w:tcW w:w="1460" w:type="dxa"/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503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.409</w:t>
            </w:r>
          </w:p>
        </w:tc>
        <w:tc>
          <w:tcPr>
            <w:tcW w:w="1545" w:type="dxa"/>
          </w:tcPr>
          <w:p w:rsidR="00547F69" w:rsidRPr="00EE3E4A" w:rsidRDefault="00547F69" w:rsidP="00877E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73" w:type="dxa"/>
          </w:tcPr>
          <w:p w:rsidR="00547F69" w:rsidRPr="00EE3E4A" w:rsidRDefault="00547F69" w:rsidP="007213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565</w:t>
            </w:r>
            <w:r w:rsidRPr="00EE3E4A">
              <w:rPr>
                <w:rFonts w:ascii="Times New Roman" w:hAnsi="Times New Roman"/>
                <w:sz w:val="28"/>
                <w:szCs w:val="28"/>
                <w:lang w:val="uk-UA"/>
              </w:rPr>
              <w:t>.6</w:t>
            </w:r>
          </w:p>
        </w:tc>
      </w:tr>
    </w:tbl>
    <w:p w:rsidR="00547F69" w:rsidRDefault="00547F69" w:rsidP="00E26D7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547F69" w:rsidRDefault="00547F69" w:rsidP="00E26D7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В.о. начальника відділу культури </w:t>
      </w:r>
    </w:p>
    <w:p w:rsidR="00547F69" w:rsidRDefault="00547F69" w:rsidP="00E26D7B">
      <w:pPr>
        <w:spacing w:after="0" w:line="240" w:lineRule="exact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туризму райдержадміністрації                                                                                                                                   Н.В.Калініна</w:t>
      </w:r>
    </w:p>
    <w:sectPr w:rsidR="00547F69" w:rsidSect="001652E1">
      <w:pgSz w:w="16838" w:h="11906" w:orient="landscape"/>
      <w:pgMar w:top="99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F69" w:rsidRDefault="00547F69" w:rsidP="000E7A44">
      <w:pPr>
        <w:spacing w:after="0" w:line="240" w:lineRule="auto"/>
      </w:pPr>
      <w:r>
        <w:separator/>
      </w:r>
    </w:p>
  </w:endnote>
  <w:endnote w:type="continuationSeparator" w:id="0">
    <w:p w:rsidR="00547F69" w:rsidRDefault="00547F69" w:rsidP="000E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 w:rsidP="00FE29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 w:rsidP="00FE294E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F69" w:rsidRDefault="00547F69" w:rsidP="000E7A44">
      <w:pPr>
        <w:spacing w:after="0" w:line="240" w:lineRule="auto"/>
      </w:pPr>
      <w:r>
        <w:separator/>
      </w:r>
    </w:p>
  </w:footnote>
  <w:footnote w:type="continuationSeparator" w:id="0">
    <w:p w:rsidR="00547F69" w:rsidRDefault="00547F69" w:rsidP="000E7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 w:rsidP="001426CA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Pr="00370EEC" w:rsidRDefault="00547F69" w:rsidP="00370EEC">
    <w:pPr>
      <w:pStyle w:val="Header"/>
      <w:tabs>
        <w:tab w:val="clear" w:pos="4677"/>
        <w:tab w:val="clear" w:pos="9355"/>
        <w:tab w:val="left" w:pos="1695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69" w:rsidRDefault="00547F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D6CAE"/>
    <w:multiLevelType w:val="hybridMultilevel"/>
    <w:tmpl w:val="A62A4DAE"/>
    <w:lvl w:ilvl="0" w:tplc="9BD6CDEE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F1A5B"/>
    <w:multiLevelType w:val="hybridMultilevel"/>
    <w:tmpl w:val="84ECC8E4"/>
    <w:lvl w:ilvl="0" w:tplc="7A86C9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A38C9"/>
    <w:multiLevelType w:val="hybridMultilevel"/>
    <w:tmpl w:val="DEB09B7E"/>
    <w:lvl w:ilvl="0" w:tplc="094C2542">
      <w:start w:val="1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>
    <w:nsid w:val="6C1650DB"/>
    <w:multiLevelType w:val="hybridMultilevel"/>
    <w:tmpl w:val="4476F024"/>
    <w:lvl w:ilvl="0" w:tplc="5DC4B4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A8C"/>
    <w:rsid w:val="00012A42"/>
    <w:rsid w:val="00035760"/>
    <w:rsid w:val="00035948"/>
    <w:rsid w:val="000401B3"/>
    <w:rsid w:val="00041267"/>
    <w:rsid w:val="00050C29"/>
    <w:rsid w:val="00071E2B"/>
    <w:rsid w:val="000738C7"/>
    <w:rsid w:val="00087CCC"/>
    <w:rsid w:val="00090DE8"/>
    <w:rsid w:val="00092356"/>
    <w:rsid w:val="0009602B"/>
    <w:rsid w:val="000A688B"/>
    <w:rsid w:val="000A7488"/>
    <w:rsid w:val="000C00ED"/>
    <w:rsid w:val="000E33E2"/>
    <w:rsid w:val="000E6290"/>
    <w:rsid w:val="000E6658"/>
    <w:rsid w:val="000E7A44"/>
    <w:rsid w:val="000F1332"/>
    <w:rsid w:val="00111DFD"/>
    <w:rsid w:val="001202D6"/>
    <w:rsid w:val="001232D0"/>
    <w:rsid w:val="001426CA"/>
    <w:rsid w:val="00150730"/>
    <w:rsid w:val="00157AAB"/>
    <w:rsid w:val="00160F72"/>
    <w:rsid w:val="0016399B"/>
    <w:rsid w:val="001645DC"/>
    <w:rsid w:val="001652E1"/>
    <w:rsid w:val="00172A9A"/>
    <w:rsid w:val="00172DBE"/>
    <w:rsid w:val="001820F8"/>
    <w:rsid w:val="0018295E"/>
    <w:rsid w:val="0018331C"/>
    <w:rsid w:val="00194799"/>
    <w:rsid w:val="001A0793"/>
    <w:rsid w:val="001A4500"/>
    <w:rsid w:val="001B11F5"/>
    <w:rsid w:val="001B1747"/>
    <w:rsid w:val="001C2666"/>
    <w:rsid w:val="001C2A74"/>
    <w:rsid w:val="001C2F1A"/>
    <w:rsid w:val="001C4A7B"/>
    <w:rsid w:val="001D5F80"/>
    <w:rsid w:val="001D6444"/>
    <w:rsid w:val="001E0FBD"/>
    <w:rsid w:val="001E5D09"/>
    <w:rsid w:val="001F2FEF"/>
    <w:rsid w:val="002066E7"/>
    <w:rsid w:val="00210F31"/>
    <w:rsid w:val="00211B68"/>
    <w:rsid w:val="002128C7"/>
    <w:rsid w:val="00223500"/>
    <w:rsid w:val="00224884"/>
    <w:rsid w:val="00234D87"/>
    <w:rsid w:val="002368CB"/>
    <w:rsid w:val="002370FB"/>
    <w:rsid w:val="00256631"/>
    <w:rsid w:val="002632DF"/>
    <w:rsid w:val="002649CA"/>
    <w:rsid w:val="002652AF"/>
    <w:rsid w:val="002655CA"/>
    <w:rsid w:val="002659C5"/>
    <w:rsid w:val="00266AD0"/>
    <w:rsid w:val="00270E9C"/>
    <w:rsid w:val="002832A9"/>
    <w:rsid w:val="002855DC"/>
    <w:rsid w:val="00290E24"/>
    <w:rsid w:val="00291750"/>
    <w:rsid w:val="00291C42"/>
    <w:rsid w:val="002958F7"/>
    <w:rsid w:val="002B127C"/>
    <w:rsid w:val="002B13B3"/>
    <w:rsid w:val="002B36F6"/>
    <w:rsid w:val="002C7165"/>
    <w:rsid w:val="002D0F0E"/>
    <w:rsid w:val="002D1FB9"/>
    <w:rsid w:val="002D55FE"/>
    <w:rsid w:val="002E1B3E"/>
    <w:rsid w:val="00300614"/>
    <w:rsid w:val="0030139D"/>
    <w:rsid w:val="00303438"/>
    <w:rsid w:val="0030586F"/>
    <w:rsid w:val="0031457E"/>
    <w:rsid w:val="003257C6"/>
    <w:rsid w:val="00330B3E"/>
    <w:rsid w:val="003312C5"/>
    <w:rsid w:val="00343EC1"/>
    <w:rsid w:val="003502F0"/>
    <w:rsid w:val="003528E7"/>
    <w:rsid w:val="003532BF"/>
    <w:rsid w:val="00363FBB"/>
    <w:rsid w:val="00370EEC"/>
    <w:rsid w:val="0038375D"/>
    <w:rsid w:val="003A2CA5"/>
    <w:rsid w:val="003A5F89"/>
    <w:rsid w:val="003C4C23"/>
    <w:rsid w:val="003C4C66"/>
    <w:rsid w:val="003C5206"/>
    <w:rsid w:val="003D4574"/>
    <w:rsid w:val="003D7EF4"/>
    <w:rsid w:val="003E253F"/>
    <w:rsid w:val="003F58F9"/>
    <w:rsid w:val="003F78A3"/>
    <w:rsid w:val="00400CAC"/>
    <w:rsid w:val="00406258"/>
    <w:rsid w:val="004115C9"/>
    <w:rsid w:val="00422A5C"/>
    <w:rsid w:val="00424BCC"/>
    <w:rsid w:val="00430EA4"/>
    <w:rsid w:val="00432B00"/>
    <w:rsid w:val="004359FE"/>
    <w:rsid w:val="00441EE3"/>
    <w:rsid w:val="00447163"/>
    <w:rsid w:val="0045613E"/>
    <w:rsid w:val="004602A0"/>
    <w:rsid w:val="00460D00"/>
    <w:rsid w:val="0046430C"/>
    <w:rsid w:val="00467B24"/>
    <w:rsid w:val="00477D71"/>
    <w:rsid w:val="00481DEB"/>
    <w:rsid w:val="0049537B"/>
    <w:rsid w:val="00495632"/>
    <w:rsid w:val="004A7E10"/>
    <w:rsid w:val="004B039F"/>
    <w:rsid w:val="004C3A0B"/>
    <w:rsid w:val="004D1ED4"/>
    <w:rsid w:val="004D3A03"/>
    <w:rsid w:val="004D5078"/>
    <w:rsid w:val="004E1DE4"/>
    <w:rsid w:val="004E25D8"/>
    <w:rsid w:val="004E31F3"/>
    <w:rsid w:val="004E4B81"/>
    <w:rsid w:val="004F46E1"/>
    <w:rsid w:val="004F5193"/>
    <w:rsid w:val="004F5267"/>
    <w:rsid w:val="004F6A9A"/>
    <w:rsid w:val="005129FF"/>
    <w:rsid w:val="00536003"/>
    <w:rsid w:val="005367C5"/>
    <w:rsid w:val="00541736"/>
    <w:rsid w:val="00547F69"/>
    <w:rsid w:val="00560145"/>
    <w:rsid w:val="00561B29"/>
    <w:rsid w:val="00564C8D"/>
    <w:rsid w:val="005706E9"/>
    <w:rsid w:val="00584809"/>
    <w:rsid w:val="0058531C"/>
    <w:rsid w:val="00587A22"/>
    <w:rsid w:val="005A4441"/>
    <w:rsid w:val="005A7E4C"/>
    <w:rsid w:val="005B0AB3"/>
    <w:rsid w:val="005B3A64"/>
    <w:rsid w:val="005C09F3"/>
    <w:rsid w:val="005C1E26"/>
    <w:rsid w:val="005C3F20"/>
    <w:rsid w:val="005C4107"/>
    <w:rsid w:val="005D10EB"/>
    <w:rsid w:val="005D271B"/>
    <w:rsid w:val="005D7FEE"/>
    <w:rsid w:val="005E4DB1"/>
    <w:rsid w:val="005E68C7"/>
    <w:rsid w:val="005F15D1"/>
    <w:rsid w:val="00600584"/>
    <w:rsid w:val="00606698"/>
    <w:rsid w:val="006211E3"/>
    <w:rsid w:val="00622203"/>
    <w:rsid w:val="00632315"/>
    <w:rsid w:val="00661145"/>
    <w:rsid w:val="00661F97"/>
    <w:rsid w:val="00691F65"/>
    <w:rsid w:val="00692B62"/>
    <w:rsid w:val="0069496E"/>
    <w:rsid w:val="006A67D9"/>
    <w:rsid w:val="006C04BF"/>
    <w:rsid w:val="006C0D63"/>
    <w:rsid w:val="006D183E"/>
    <w:rsid w:val="006F1A78"/>
    <w:rsid w:val="006F1ACD"/>
    <w:rsid w:val="006F2878"/>
    <w:rsid w:val="006F529C"/>
    <w:rsid w:val="006F5FBE"/>
    <w:rsid w:val="0072026D"/>
    <w:rsid w:val="00721170"/>
    <w:rsid w:val="007213A3"/>
    <w:rsid w:val="00723E3F"/>
    <w:rsid w:val="007266B4"/>
    <w:rsid w:val="00730A9D"/>
    <w:rsid w:val="00737DE8"/>
    <w:rsid w:val="00742010"/>
    <w:rsid w:val="00750358"/>
    <w:rsid w:val="00751FC4"/>
    <w:rsid w:val="00752222"/>
    <w:rsid w:val="00754D4C"/>
    <w:rsid w:val="00763D03"/>
    <w:rsid w:val="0077406F"/>
    <w:rsid w:val="00780196"/>
    <w:rsid w:val="00787C67"/>
    <w:rsid w:val="007A2361"/>
    <w:rsid w:val="007B66AD"/>
    <w:rsid w:val="007C648C"/>
    <w:rsid w:val="007E2EBA"/>
    <w:rsid w:val="007E30A7"/>
    <w:rsid w:val="007E4087"/>
    <w:rsid w:val="007F07E3"/>
    <w:rsid w:val="007F272D"/>
    <w:rsid w:val="00805C70"/>
    <w:rsid w:val="00816A3A"/>
    <w:rsid w:val="0083040F"/>
    <w:rsid w:val="0084108D"/>
    <w:rsid w:val="008447B5"/>
    <w:rsid w:val="00847C07"/>
    <w:rsid w:val="008530F7"/>
    <w:rsid w:val="008576E9"/>
    <w:rsid w:val="00861E3E"/>
    <w:rsid w:val="00861E3F"/>
    <w:rsid w:val="00872B97"/>
    <w:rsid w:val="00873520"/>
    <w:rsid w:val="00876CFA"/>
    <w:rsid w:val="00877EF2"/>
    <w:rsid w:val="008900A7"/>
    <w:rsid w:val="008949BA"/>
    <w:rsid w:val="00894B01"/>
    <w:rsid w:val="008977D8"/>
    <w:rsid w:val="008A2653"/>
    <w:rsid w:val="008A3071"/>
    <w:rsid w:val="008A4C75"/>
    <w:rsid w:val="008B0935"/>
    <w:rsid w:val="008B1901"/>
    <w:rsid w:val="008B1D4A"/>
    <w:rsid w:val="008B5289"/>
    <w:rsid w:val="008C4A4E"/>
    <w:rsid w:val="008D0D65"/>
    <w:rsid w:val="008D5062"/>
    <w:rsid w:val="008F4BC3"/>
    <w:rsid w:val="00920CE7"/>
    <w:rsid w:val="0093085C"/>
    <w:rsid w:val="009361C0"/>
    <w:rsid w:val="00936F4B"/>
    <w:rsid w:val="00941B57"/>
    <w:rsid w:val="009430A8"/>
    <w:rsid w:val="00955C9A"/>
    <w:rsid w:val="00960EFB"/>
    <w:rsid w:val="00962266"/>
    <w:rsid w:val="0096477D"/>
    <w:rsid w:val="00977034"/>
    <w:rsid w:val="009840A7"/>
    <w:rsid w:val="009950F8"/>
    <w:rsid w:val="009A0AA8"/>
    <w:rsid w:val="009A12A6"/>
    <w:rsid w:val="009A2456"/>
    <w:rsid w:val="009C690D"/>
    <w:rsid w:val="009C7823"/>
    <w:rsid w:val="009D1C26"/>
    <w:rsid w:val="009D5D32"/>
    <w:rsid w:val="009E43DA"/>
    <w:rsid w:val="009E5BB8"/>
    <w:rsid w:val="00A12043"/>
    <w:rsid w:val="00A1593F"/>
    <w:rsid w:val="00A17EA2"/>
    <w:rsid w:val="00A2345F"/>
    <w:rsid w:val="00A43B84"/>
    <w:rsid w:val="00A44264"/>
    <w:rsid w:val="00A61E6C"/>
    <w:rsid w:val="00A64288"/>
    <w:rsid w:val="00A66FAD"/>
    <w:rsid w:val="00A73C01"/>
    <w:rsid w:val="00A73E82"/>
    <w:rsid w:val="00A76C68"/>
    <w:rsid w:val="00A81467"/>
    <w:rsid w:val="00A946BB"/>
    <w:rsid w:val="00AA0D37"/>
    <w:rsid w:val="00AA7FA3"/>
    <w:rsid w:val="00AB1EDD"/>
    <w:rsid w:val="00AB6BD3"/>
    <w:rsid w:val="00AC53E8"/>
    <w:rsid w:val="00AC6C76"/>
    <w:rsid w:val="00AD1F55"/>
    <w:rsid w:val="00AD29BB"/>
    <w:rsid w:val="00AD2D20"/>
    <w:rsid w:val="00AE2EBF"/>
    <w:rsid w:val="00AF4F0A"/>
    <w:rsid w:val="00AF5124"/>
    <w:rsid w:val="00AF6B17"/>
    <w:rsid w:val="00B0003F"/>
    <w:rsid w:val="00B04753"/>
    <w:rsid w:val="00B10CDD"/>
    <w:rsid w:val="00B13FE3"/>
    <w:rsid w:val="00B22191"/>
    <w:rsid w:val="00B24478"/>
    <w:rsid w:val="00B27C11"/>
    <w:rsid w:val="00B36143"/>
    <w:rsid w:val="00B52C83"/>
    <w:rsid w:val="00B82976"/>
    <w:rsid w:val="00B95831"/>
    <w:rsid w:val="00B966ED"/>
    <w:rsid w:val="00B97C39"/>
    <w:rsid w:val="00BA0876"/>
    <w:rsid w:val="00BC5BE8"/>
    <w:rsid w:val="00BD5415"/>
    <w:rsid w:val="00BE286F"/>
    <w:rsid w:val="00BE44B8"/>
    <w:rsid w:val="00BF2F7E"/>
    <w:rsid w:val="00C013C2"/>
    <w:rsid w:val="00C04A9B"/>
    <w:rsid w:val="00C10B7B"/>
    <w:rsid w:val="00C15E2D"/>
    <w:rsid w:val="00C174F2"/>
    <w:rsid w:val="00C17EAC"/>
    <w:rsid w:val="00C254FB"/>
    <w:rsid w:val="00C255F1"/>
    <w:rsid w:val="00C27008"/>
    <w:rsid w:val="00C3477F"/>
    <w:rsid w:val="00C40950"/>
    <w:rsid w:val="00C50E00"/>
    <w:rsid w:val="00C53496"/>
    <w:rsid w:val="00C56335"/>
    <w:rsid w:val="00C5636A"/>
    <w:rsid w:val="00C60171"/>
    <w:rsid w:val="00C7024B"/>
    <w:rsid w:val="00C81E25"/>
    <w:rsid w:val="00C8263B"/>
    <w:rsid w:val="00C85AEB"/>
    <w:rsid w:val="00C87304"/>
    <w:rsid w:val="00CA126A"/>
    <w:rsid w:val="00CA47DC"/>
    <w:rsid w:val="00CA76F9"/>
    <w:rsid w:val="00CC0F41"/>
    <w:rsid w:val="00CD6781"/>
    <w:rsid w:val="00CE2BF4"/>
    <w:rsid w:val="00CE72E8"/>
    <w:rsid w:val="00CF07FB"/>
    <w:rsid w:val="00CF55E6"/>
    <w:rsid w:val="00D0202E"/>
    <w:rsid w:val="00D07D72"/>
    <w:rsid w:val="00D13242"/>
    <w:rsid w:val="00D15DD2"/>
    <w:rsid w:val="00D208E1"/>
    <w:rsid w:val="00D22DE9"/>
    <w:rsid w:val="00D240D2"/>
    <w:rsid w:val="00D2459B"/>
    <w:rsid w:val="00D24E20"/>
    <w:rsid w:val="00D308F2"/>
    <w:rsid w:val="00D54AAB"/>
    <w:rsid w:val="00D57651"/>
    <w:rsid w:val="00D7666E"/>
    <w:rsid w:val="00D76ACA"/>
    <w:rsid w:val="00DA17EC"/>
    <w:rsid w:val="00DC4A22"/>
    <w:rsid w:val="00DE2DEE"/>
    <w:rsid w:val="00DE396C"/>
    <w:rsid w:val="00DE5050"/>
    <w:rsid w:val="00DE652B"/>
    <w:rsid w:val="00DF4160"/>
    <w:rsid w:val="00E01C9C"/>
    <w:rsid w:val="00E156A0"/>
    <w:rsid w:val="00E2269B"/>
    <w:rsid w:val="00E26D7B"/>
    <w:rsid w:val="00E31025"/>
    <w:rsid w:val="00E41E63"/>
    <w:rsid w:val="00E51C1C"/>
    <w:rsid w:val="00E56AAD"/>
    <w:rsid w:val="00E609BF"/>
    <w:rsid w:val="00E60CCE"/>
    <w:rsid w:val="00E61890"/>
    <w:rsid w:val="00E735D4"/>
    <w:rsid w:val="00E7607A"/>
    <w:rsid w:val="00E77ED7"/>
    <w:rsid w:val="00E81CA3"/>
    <w:rsid w:val="00E91686"/>
    <w:rsid w:val="00E9183F"/>
    <w:rsid w:val="00EA0E54"/>
    <w:rsid w:val="00EA77CF"/>
    <w:rsid w:val="00EB3AF8"/>
    <w:rsid w:val="00EB5781"/>
    <w:rsid w:val="00EC29BF"/>
    <w:rsid w:val="00ED3A8C"/>
    <w:rsid w:val="00ED3E8D"/>
    <w:rsid w:val="00EE3E4A"/>
    <w:rsid w:val="00EE449E"/>
    <w:rsid w:val="00EF1320"/>
    <w:rsid w:val="00EF2A14"/>
    <w:rsid w:val="00EF6071"/>
    <w:rsid w:val="00EF7F21"/>
    <w:rsid w:val="00F10427"/>
    <w:rsid w:val="00F14F42"/>
    <w:rsid w:val="00F26334"/>
    <w:rsid w:val="00F3140C"/>
    <w:rsid w:val="00F31590"/>
    <w:rsid w:val="00F337AB"/>
    <w:rsid w:val="00F34E71"/>
    <w:rsid w:val="00F40283"/>
    <w:rsid w:val="00F4180E"/>
    <w:rsid w:val="00F52A64"/>
    <w:rsid w:val="00F56A8C"/>
    <w:rsid w:val="00F6148F"/>
    <w:rsid w:val="00F86AC0"/>
    <w:rsid w:val="00F874EA"/>
    <w:rsid w:val="00F95974"/>
    <w:rsid w:val="00FA1F7B"/>
    <w:rsid w:val="00FA5612"/>
    <w:rsid w:val="00FA5920"/>
    <w:rsid w:val="00FA75F5"/>
    <w:rsid w:val="00FB68D8"/>
    <w:rsid w:val="00FC3AA0"/>
    <w:rsid w:val="00FC3B9F"/>
    <w:rsid w:val="00FD1AA4"/>
    <w:rsid w:val="00FD2053"/>
    <w:rsid w:val="00FE294E"/>
    <w:rsid w:val="00FE4A10"/>
    <w:rsid w:val="00FE4DED"/>
    <w:rsid w:val="00FF0FFB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ED3A8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D3A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D3A8C"/>
    <w:rPr>
      <w:rFonts w:ascii="Times New Roman" w:hAnsi="Times New Roman" w:cs="Times New Roman"/>
      <w:sz w:val="28"/>
      <w:szCs w:val="28"/>
      <w:lang w:val="uk-UA"/>
    </w:rPr>
  </w:style>
  <w:style w:type="paragraph" w:styleId="Footer">
    <w:name w:val="footer"/>
    <w:basedOn w:val="Normal"/>
    <w:link w:val="FooterChar"/>
    <w:uiPriority w:val="99"/>
    <w:rsid w:val="00ED3A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uk-U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D3A8C"/>
    <w:rPr>
      <w:rFonts w:ascii="Times New Roman" w:hAnsi="Times New Roman" w:cs="Times New Roman"/>
      <w:sz w:val="28"/>
      <w:szCs w:val="28"/>
      <w:lang w:val="uk-UA"/>
    </w:rPr>
  </w:style>
  <w:style w:type="paragraph" w:customStyle="1" w:styleId="text">
    <w:name w:val="text"/>
    <w:basedOn w:val="Normal"/>
    <w:uiPriority w:val="99"/>
    <w:rsid w:val="00ED3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ED3A8C"/>
    <w:rPr>
      <w:rFonts w:cs="Calibri"/>
      <w:sz w:val="20"/>
      <w:szCs w:val="20"/>
      <w:lang w:val="uk-UA" w:eastAsia="en-US"/>
    </w:rPr>
  </w:style>
  <w:style w:type="paragraph" w:customStyle="1" w:styleId="a1">
    <w:name w:val="a1"/>
    <w:basedOn w:val="Normal"/>
    <w:uiPriority w:val="99"/>
    <w:rsid w:val="00ED3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A126A"/>
    <w:pPr>
      <w:spacing w:after="120" w:line="240" w:lineRule="auto"/>
    </w:pPr>
    <w:rPr>
      <w:rFonts w:ascii="Times New Roman" w:hAnsi="Times New Roman"/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A126A"/>
    <w:rPr>
      <w:rFonts w:ascii="Times New Roman" w:hAnsi="Times New Roman" w:cs="Times New Roman"/>
      <w:sz w:val="28"/>
      <w:szCs w:val="28"/>
      <w:lang w:val="uk-UA"/>
    </w:rPr>
  </w:style>
  <w:style w:type="paragraph" w:styleId="NormalWeb">
    <w:name w:val="Normal (Web)"/>
    <w:basedOn w:val="Normal"/>
    <w:uiPriority w:val="99"/>
    <w:rsid w:val="00CA126A"/>
    <w:pPr>
      <w:spacing w:before="100" w:beforeAutospacing="1" w:after="110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C873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6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145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4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1497</TotalTime>
  <Pages>7</Pages>
  <Words>1090</Words>
  <Characters>6217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233</cp:revision>
  <cp:lastPrinted>2016-08-05T11:28:00Z</cp:lastPrinted>
  <dcterms:created xsi:type="dcterms:W3CDTF">2015-07-20T12:31:00Z</dcterms:created>
  <dcterms:modified xsi:type="dcterms:W3CDTF">2016-08-05T11:28:00Z</dcterms:modified>
</cp:coreProperties>
</file>